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280A" w14:textId="631213E5" w:rsidR="00A80C12" w:rsidRPr="0052548E" w:rsidRDefault="00A80C12" w:rsidP="00402A46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</w:t>
      </w:r>
      <w:r w:rsidR="00681F57">
        <w:rPr>
          <w:rFonts w:ascii="Arial" w:hAnsi="Arial" w:cs="Arial"/>
          <w:b/>
          <w:bCs/>
          <w:sz w:val="28"/>
        </w:rPr>
        <w:t>10</w:t>
      </w:r>
      <w:r w:rsidRPr="00AE27DA">
        <w:rPr>
          <w:rFonts w:ascii="Arial" w:hAnsi="Arial" w:cs="Arial"/>
          <w:b/>
          <w:bCs/>
          <w:sz w:val="28"/>
        </w:rPr>
        <w:tab/>
        <w:t>R1-</w:t>
      </w:r>
      <w:r w:rsidRPr="00880CDF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2</w:t>
      </w:r>
      <w:r w:rsidR="00BF208B">
        <w:rPr>
          <w:rFonts w:ascii="Arial" w:hAnsi="Arial" w:cs="Arial"/>
          <w:b/>
          <w:bCs/>
          <w:sz w:val="28"/>
        </w:rPr>
        <w:t>07996</w:t>
      </w:r>
    </w:p>
    <w:p w14:paraId="129FC7B3" w14:textId="73E5B685" w:rsidR="00A80C12" w:rsidRDefault="00681F57" w:rsidP="00A80C12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August</w:t>
      </w:r>
      <w:r w:rsidR="00A80C12">
        <w:rPr>
          <w:rFonts w:ascii="Arial" w:hAnsi="Arial" w:cs="Arial"/>
          <w:b/>
          <w:bCs/>
          <w:sz w:val="28"/>
          <w:szCs w:val="28"/>
          <w:lang w:eastAsia="ja-JP"/>
        </w:rPr>
        <w:t xml:space="preserve"> 2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08665" w:rsidR="001E41F3" w:rsidRPr="00410371" w:rsidRDefault="00A80C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3</w:t>
            </w:r>
            <w:r w:rsidR="00681F57">
              <w:rPr>
                <w:b/>
                <w:noProof/>
                <w:sz w:val="28"/>
              </w:rPr>
              <w:t>8</w:t>
            </w:r>
            <w:r w:rsidRPr="00A80C12">
              <w:rPr>
                <w:b/>
                <w:noProof/>
                <w:sz w:val="28"/>
              </w:rPr>
              <w:t>.</w:t>
            </w:r>
            <w:r w:rsidR="00681F5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FF7EB" w:rsidR="001E41F3" w:rsidRPr="008B64E8" w:rsidRDefault="00BF208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B64E8">
              <w:rPr>
                <w:b/>
                <w:bCs/>
                <w:sz w:val="28"/>
                <w:szCs w:val="28"/>
              </w:rPr>
              <w:t>0296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BD6233" w:rsidR="001E41F3" w:rsidRPr="008B64E8" w:rsidRDefault="008B64E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B64E8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C7679" w:rsidR="001E41F3" w:rsidRPr="00410371" w:rsidRDefault="00A80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16.</w:t>
            </w:r>
            <w:r w:rsidR="00CF12A2">
              <w:rPr>
                <w:b/>
                <w:noProof/>
                <w:sz w:val="28"/>
              </w:rPr>
              <w:t>10</w:t>
            </w:r>
            <w:r w:rsidRPr="00A80C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29D6A3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A638C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67E84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PUSCH TDRA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5AB8B" w:rsidR="001E41F3" w:rsidRDefault="008B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80C12">
              <w:t>Qualcomm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D0C77C" w:rsidR="001E41F3" w:rsidRDefault="008B64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ECD28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06125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81F5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81F57">
              <w:rPr>
                <w:noProof/>
              </w:rPr>
              <w:t>2</w:t>
            </w:r>
            <w:r w:rsidR="0004711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FDB8E8" w:rsidR="001E41F3" w:rsidRDefault="00681F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4078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1F5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D9C05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Disparity between the TDRA configuration constraints between TS 38.331 and TS 38.214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264D0F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Applying the configuration limitation of TS 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21FE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 xml:space="preserve">UE </w:t>
            </w:r>
            <w:proofErr w:type="spellStart"/>
            <w:r w:rsidRPr="00681F57">
              <w:rPr>
                <w:rFonts w:eastAsia="MS Mincho" w:cs="Arial"/>
                <w:lang w:eastAsia="ja-JP"/>
              </w:rPr>
              <w:t>behavior</w:t>
            </w:r>
            <w:proofErr w:type="spellEnd"/>
            <w:r w:rsidRPr="00681F57">
              <w:rPr>
                <w:rFonts w:eastAsia="MS Mincho" w:cs="Arial"/>
                <w:lang w:eastAsia="ja-JP"/>
              </w:rPr>
              <w:t xml:space="preserve">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3669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C10D2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BE0773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0CBB4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5B2CF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lastRenderedPageBreak/>
        <w:t>*** Unchanged text is omitted ***</w:t>
      </w:r>
    </w:p>
    <w:p w14:paraId="45BB4158" w14:textId="77777777" w:rsidR="003D6A76" w:rsidRPr="0048482F" w:rsidRDefault="003D6A76" w:rsidP="003D6A76">
      <w:pPr>
        <w:pStyle w:val="Heading3"/>
        <w:rPr>
          <w:color w:val="000000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105769262"/>
      <w:r w:rsidRPr="0048482F">
        <w:rPr>
          <w:color w:val="000000"/>
        </w:rPr>
        <w:t>6.1.2</w:t>
      </w:r>
      <w:r w:rsidRPr="0048482F">
        <w:rPr>
          <w:color w:val="000000"/>
        </w:rPr>
        <w:tab/>
        <w:t>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 xml:space="preserve"> </w:t>
      </w:r>
    </w:p>
    <w:p w14:paraId="3BC6B6D8" w14:textId="77777777" w:rsidR="003D6A76" w:rsidRPr="0048482F" w:rsidRDefault="003D6A76" w:rsidP="003D6A76">
      <w:pPr>
        <w:pStyle w:val="Heading4"/>
        <w:rPr>
          <w:color w:val="000000"/>
        </w:rPr>
      </w:pPr>
      <w:bookmarkStart w:id="10" w:name="_Toc11352143"/>
      <w:bookmarkStart w:id="11" w:name="_Toc20318033"/>
      <w:bookmarkStart w:id="12" w:name="_Toc27299931"/>
      <w:bookmarkStart w:id="13" w:name="_Toc29673204"/>
      <w:bookmarkStart w:id="14" w:name="_Toc29673345"/>
      <w:bookmarkStart w:id="15" w:name="_Toc29674338"/>
      <w:bookmarkStart w:id="16" w:name="_Toc36645568"/>
      <w:bookmarkStart w:id="17" w:name="_Toc45810613"/>
      <w:bookmarkStart w:id="18" w:name="_Toc105769263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D8176D2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4D4A8E9D" w14:textId="77777777" w:rsidR="003D6A76" w:rsidRPr="007A0D4F" w:rsidRDefault="003D6A76" w:rsidP="003D6A76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A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0_1 in UE specific search space scrambled with C-RNTI, MCS-C-RNTI, CS-RNTI or SP-CSI-RNTI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7"/>
        <w:gridCol w:w="1588"/>
        <w:gridCol w:w="1811"/>
        <w:gridCol w:w="2397"/>
        <w:gridCol w:w="2246"/>
      </w:tblGrid>
      <w:tr w:rsidR="003D6A76" w14:paraId="55EA2856" w14:textId="77777777" w:rsidTr="001C641D">
        <w:tc>
          <w:tcPr>
            <w:tcW w:w="1001" w:type="pct"/>
          </w:tcPr>
          <w:p w14:paraId="404DF2E7" w14:textId="77777777" w:rsidR="003D6A76" w:rsidRPr="00E22E62" w:rsidRDefault="003D6A76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01" w:type="pct"/>
          </w:tcPr>
          <w:p w14:paraId="096C67E8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25" w:type="pct"/>
          </w:tcPr>
          <w:p w14:paraId="1EDAD68C" w14:textId="77777777" w:rsidR="003D6A76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</w:p>
        </w:tc>
        <w:tc>
          <w:tcPr>
            <w:tcW w:w="1025" w:type="pct"/>
          </w:tcPr>
          <w:p w14:paraId="4C65733A" w14:textId="77777777" w:rsidR="003D6A76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</w:t>
            </w:r>
            <w:proofErr w:type="spellEnd"/>
            <w:r w:rsidRPr="00567690">
              <w:rPr>
                <w:rFonts w:eastAsia="Batang"/>
                <w:i/>
                <w:color w:val="000000" w:themeColor="text1"/>
              </w:rPr>
              <w:t>-Config</w:t>
            </w:r>
            <w:r w:rsidRPr="00567690">
              <w:rPr>
                <w:rFonts w:eastAsia="Batang"/>
                <w:color w:val="000000" w:themeColor="text1"/>
              </w:rPr>
              <w:t xml:space="preserve"> includes </w:t>
            </w: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pusch-TimeDomainAllocationListForMultiPUSCH</w:t>
            </w:r>
            <w:proofErr w:type="spellEnd"/>
          </w:p>
        </w:tc>
        <w:tc>
          <w:tcPr>
            <w:tcW w:w="948" w:type="pct"/>
          </w:tcPr>
          <w:p w14:paraId="6B026504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3D6A76" w14:paraId="19349895" w14:textId="77777777" w:rsidTr="001C641D">
        <w:tc>
          <w:tcPr>
            <w:tcW w:w="1001" w:type="pct"/>
          </w:tcPr>
          <w:p w14:paraId="131A5C0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01" w:type="pct"/>
          </w:tcPr>
          <w:p w14:paraId="7548A0B9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7E4ADDE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192FDB22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5BF676B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3D6A76" w14:paraId="5BF45431" w14:textId="77777777" w:rsidTr="001C641D">
        <w:tc>
          <w:tcPr>
            <w:tcW w:w="1001" w:type="pct"/>
          </w:tcPr>
          <w:p w14:paraId="11CE40A8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1001" w:type="pct"/>
          </w:tcPr>
          <w:p w14:paraId="30932D2C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1938B70C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2FD2F478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4AF96068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3D6A76" w14:paraId="0CECC833" w14:textId="77777777" w:rsidTr="001C641D">
        <w:tc>
          <w:tcPr>
            <w:tcW w:w="1001" w:type="pct"/>
          </w:tcPr>
          <w:p w14:paraId="474EB08B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30D7AF0C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5D631E13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3E859A04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26726080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3D6A76" w14:paraId="3329667B" w14:textId="77777777" w:rsidTr="001C641D">
        <w:tc>
          <w:tcPr>
            <w:tcW w:w="1001" w:type="pct"/>
          </w:tcPr>
          <w:p w14:paraId="72C8FAC1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2348C11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del w:id="19" w:author="Kianoush Hosseini" w:date="2022-08-26T01:21:00Z">
              <w:r w:rsidRPr="008B5AF3" w:rsidDel="008B5AF3">
                <w:rPr>
                  <w:rFonts w:eastAsia="Batang"/>
                </w:rPr>
                <w:delText>/Yes</w:delText>
              </w:r>
            </w:del>
          </w:p>
        </w:tc>
        <w:tc>
          <w:tcPr>
            <w:tcW w:w="1025" w:type="pct"/>
          </w:tcPr>
          <w:p w14:paraId="39245650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4210156D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948" w:type="pct"/>
          </w:tcPr>
          <w:p w14:paraId="7E12D2AE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3D6A76" w14:paraId="61EA842D" w14:textId="77777777" w:rsidTr="001C641D">
        <w:tc>
          <w:tcPr>
            <w:tcW w:w="1001" w:type="pct"/>
          </w:tcPr>
          <w:p w14:paraId="564D4D88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6EA433DE" w14:textId="77777777" w:rsidR="003D6A76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25" w:type="pct"/>
          </w:tcPr>
          <w:p w14:paraId="2C66C735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1025" w:type="pct"/>
          </w:tcPr>
          <w:p w14:paraId="7DF503F5" w14:textId="77777777" w:rsidR="003D6A76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948" w:type="pct"/>
          </w:tcPr>
          <w:p w14:paraId="3BA5C7B0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 w:rsidRPr="00322ABD">
              <w:rPr>
                <w:rFonts w:eastAsia="Batang"/>
                <w:i/>
              </w:rPr>
              <w:t>pusch-TimeDomai</w:t>
            </w:r>
            <w:r>
              <w:rPr>
                <w:rFonts w:eastAsia="Batang"/>
                <w:i/>
              </w:rPr>
              <w:t>nAllocationListForMultiPUSCH</w:t>
            </w:r>
            <w:proofErr w:type="spellEnd"/>
            <w:r w:rsidRPr="00322ABD">
              <w:rPr>
                <w:rFonts w:eastAsia="Batang"/>
                <w:i/>
              </w:rPr>
              <w:t xml:space="preserve"> </w:t>
            </w:r>
            <w:r w:rsidRPr="00322ABD">
              <w:rPr>
                <w:rFonts w:eastAsia="Batang"/>
              </w:rPr>
              <w:t xml:space="preserve">provided in </w:t>
            </w:r>
            <w:proofErr w:type="spellStart"/>
            <w:r w:rsidRPr="00322ABD">
              <w:rPr>
                <w:rFonts w:eastAsia="Batang"/>
                <w:i/>
              </w:rPr>
              <w:t>pusch</w:t>
            </w:r>
            <w:proofErr w:type="spellEnd"/>
            <w:r w:rsidRPr="00322ABD">
              <w:rPr>
                <w:rFonts w:eastAsia="Batang"/>
                <w:i/>
              </w:rPr>
              <w:t>-Config</w:t>
            </w:r>
          </w:p>
        </w:tc>
      </w:tr>
    </w:tbl>
    <w:p w14:paraId="7CDD98FF" w14:textId="77777777" w:rsidR="003D6A76" w:rsidRDefault="003D6A76" w:rsidP="003D6A76"/>
    <w:p w14:paraId="5C4368FE" w14:textId="77777777" w:rsidR="003D6A76" w:rsidRPr="007A0D4F" w:rsidRDefault="003D6A76" w:rsidP="003D6A76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B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0_2 in UE specific search space scrambled with C-RNTI, MCS-C-RNTI, CS-RNTI or SP-CSI-RNTI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487"/>
        <w:gridCol w:w="2487"/>
        <w:gridCol w:w="2857"/>
        <w:gridCol w:w="2667"/>
      </w:tblGrid>
      <w:tr w:rsidR="003D6A76" w14:paraId="31C9EAB7" w14:textId="77777777" w:rsidTr="001C641D">
        <w:tc>
          <w:tcPr>
            <w:tcW w:w="2487" w:type="dxa"/>
          </w:tcPr>
          <w:p w14:paraId="211FC9F1" w14:textId="77777777" w:rsidR="003D6A76" w:rsidRPr="00E22E62" w:rsidRDefault="003D6A76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5B92EB14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2E5157E0" w14:textId="77777777" w:rsidR="003D6A76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9C6A0C">
              <w:rPr>
                <w:rFonts w:eastAsia="Batang"/>
                <w:i/>
                <w:color w:val="000000"/>
              </w:rPr>
              <w:t>pusch-TimeDomainAllocationListDCI-0-2</w:t>
            </w:r>
          </w:p>
        </w:tc>
        <w:tc>
          <w:tcPr>
            <w:tcW w:w="2614" w:type="dxa"/>
          </w:tcPr>
          <w:p w14:paraId="01A4FEA7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3D6A76" w14:paraId="23A29B2E" w14:textId="77777777" w:rsidTr="001C641D">
        <w:tc>
          <w:tcPr>
            <w:tcW w:w="2487" w:type="dxa"/>
          </w:tcPr>
          <w:p w14:paraId="2A3E421A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2487" w:type="dxa"/>
          </w:tcPr>
          <w:p w14:paraId="317AB9B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2487" w:type="dxa"/>
          </w:tcPr>
          <w:p w14:paraId="4C32C67B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2614" w:type="dxa"/>
          </w:tcPr>
          <w:p w14:paraId="52F5329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3D6A76" w14:paraId="0421F4AE" w14:textId="77777777" w:rsidTr="001C641D">
        <w:tc>
          <w:tcPr>
            <w:tcW w:w="2487" w:type="dxa"/>
          </w:tcPr>
          <w:p w14:paraId="302802C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2487" w:type="dxa"/>
          </w:tcPr>
          <w:p w14:paraId="09FEBE85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2487" w:type="dxa"/>
          </w:tcPr>
          <w:p w14:paraId="0CDFB954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2614" w:type="dxa"/>
          </w:tcPr>
          <w:p w14:paraId="7DD58A2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3D6A76" w14:paraId="78857D6E" w14:textId="77777777" w:rsidTr="001C641D">
        <w:tc>
          <w:tcPr>
            <w:tcW w:w="2487" w:type="dxa"/>
          </w:tcPr>
          <w:p w14:paraId="25B46A1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2487" w:type="dxa"/>
          </w:tcPr>
          <w:p w14:paraId="1556B4A6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2487" w:type="dxa"/>
          </w:tcPr>
          <w:p w14:paraId="3A5CF1F0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2614" w:type="dxa"/>
          </w:tcPr>
          <w:p w14:paraId="1ABA4F6B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3D6A76" w14:paraId="67D92937" w14:textId="77777777" w:rsidTr="001C641D">
        <w:tc>
          <w:tcPr>
            <w:tcW w:w="2487" w:type="dxa"/>
          </w:tcPr>
          <w:p w14:paraId="3429E2B1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2487" w:type="dxa"/>
          </w:tcPr>
          <w:p w14:paraId="45EA7259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del w:id="20" w:author="Kianoush Hosseini" w:date="2022-08-26T01:22:00Z">
              <w:r w:rsidRPr="008B5AF3" w:rsidDel="008B5AF3">
                <w:rPr>
                  <w:rFonts w:eastAsia="Batang"/>
                </w:rPr>
                <w:delText>/Yes</w:delText>
              </w:r>
            </w:del>
          </w:p>
        </w:tc>
        <w:tc>
          <w:tcPr>
            <w:tcW w:w="2487" w:type="dxa"/>
          </w:tcPr>
          <w:p w14:paraId="4E319633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2614" w:type="dxa"/>
          </w:tcPr>
          <w:p w14:paraId="5F5C0282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pusch-TimeDomainAllocationListDCI-0-2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</w:tbl>
    <w:p w14:paraId="68C9CD36" w14:textId="341180CF" w:rsidR="001E41F3" w:rsidRDefault="001E41F3">
      <w:pPr>
        <w:rPr>
          <w:noProof/>
        </w:rPr>
      </w:pPr>
    </w:p>
    <w:p w14:paraId="487E6984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E8752C1" w14:textId="77777777" w:rsidR="003D6A76" w:rsidRDefault="003D6A76">
      <w:pPr>
        <w:rPr>
          <w:noProof/>
        </w:rPr>
      </w:pPr>
    </w:p>
    <w:sectPr w:rsidR="003D6A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7EFB" w14:textId="77777777" w:rsidR="00AF5DB6" w:rsidRDefault="00AF5DB6">
      <w:r>
        <w:separator/>
      </w:r>
    </w:p>
  </w:endnote>
  <w:endnote w:type="continuationSeparator" w:id="0">
    <w:p w14:paraId="2AA686BB" w14:textId="77777777" w:rsidR="00AF5DB6" w:rsidRDefault="00AF5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407A6" w14:textId="77777777" w:rsidR="00AF5DB6" w:rsidRDefault="00AF5DB6">
      <w:r>
        <w:separator/>
      </w:r>
    </w:p>
  </w:footnote>
  <w:footnote w:type="continuationSeparator" w:id="0">
    <w:p w14:paraId="4FB498A5" w14:textId="77777777" w:rsidR="00AF5DB6" w:rsidRDefault="00AF5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1A4B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6EAD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0651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45972747">
    <w:abstractNumId w:val="2"/>
  </w:num>
  <w:num w:numId="2" w16cid:durableId="10767790">
    <w:abstractNumId w:val="1"/>
  </w:num>
  <w:num w:numId="3" w16cid:durableId="3480221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1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A76"/>
    <w:rsid w:val="003E1A36"/>
    <w:rsid w:val="00405AB7"/>
    <w:rsid w:val="00410371"/>
    <w:rsid w:val="004242F1"/>
    <w:rsid w:val="004B75B7"/>
    <w:rsid w:val="004E6454"/>
    <w:rsid w:val="0051580D"/>
    <w:rsid w:val="00547111"/>
    <w:rsid w:val="00592D74"/>
    <w:rsid w:val="005E2C44"/>
    <w:rsid w:val="00621188"/>
    <w:rsid w:val="006257ED"/>
    <w:rsid w:val="006520E6"/>
    <w:rsid w:val="00665C47"/>
    <w:rsid w:val="00681F5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B5AF3"/>
    <w:rsid w:val="008B64E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02E"/>
    <w:rsid w:val="00A47E70"/>
    <w:rsid w:val="00A50CF0"/>
    <w:rsid w:val="00A7671C"/>
    <w:rsid w:val="00A80C12"/>
    <w:rsid w:val="00AA0F91"/>
    <w:rsid w:val="00AA2CBC"/>
    <w:rsid w:val="00AC5820"/>
    <w:rsid w:val="00AD1CD8"/>
    <w:rsid w:val="00AF5DB6"/>
    <w:rsid w:val="00B258BB"/>
    <w:rsid w:val="00B67B97"/>
    <w:rsid w:val="00B80417"/>
    <w:rsid w:val="00B968C8"/>
    <w:rsid w:val="00BA3EC5"/>
    <w:rsid w:val="00BA51D9"/>
    <w:rsid w:val="00BB5DFC"/>
    <w:rsid w:val="00BD279D"/>
    <w:rsid w:val="00BD6BB8"/>
    <w:rsid w:val="00BF208B"/>
    <w:rsid w:val="00C471B8"/>
    <w:rsid w:val="00C66BA2"/>
    <w:rsid w:val="00C95985"/>
    <w:rsid w:val="00CC5026"/>
    <w:rsid w:val="00CC68D0"/>
    <w:rsid w:val="00CF12A2"/>
    <w:rsid w:val="00D03F9A"/>
    <w:rsid w:val="00D06D51"/>
    <w:rsid w:val="00D24991"/>
    <w:rsid w:val="00D50255"/>
    <w:rsid w:val="00D66520"/>
    <w:rsid w:val="00DE34CF"/>
    <w:rsid w:val="00E00B7D"/>
    <w:rsid w:val="00E13F3D"/>
    <w:rsid w:val="00E25F08"/>
    <w:rsid w:val="00E34898"/>
    <w:rsid w:val="00EB09B7"/>
    <w:rsid w:val="00EE7D7C"/>
    <w:rsid w:val="00F25D98"/>
    <w:rsid w:val="00F300FB"/>
    <w:rsid w:val="00FB6386"/>
    <w:rsid w:val="00FF4ED3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80C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80C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3D6A7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D6A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D6A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A7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B5AF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64E8"/>
  </w:style>
  <w:style w:type="paragraph" w:styleId="BlockText">
    <w:name w:val="Block Text"/>
    <w:basedOn w:val="Normal"/>
    <w:semiHidden/>
    <w:unhideWhenUsed/>
    <w:rsid w:val="008B64E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B64E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B64E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B64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B64E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B64E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B64E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64E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B64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B64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B64E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B64E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B64E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B64E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B64E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B64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B64E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B64E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B64E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B64E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B64E8"/>
  </w:style>
  <w:style w:type="character" w:customStyle="1" w:styleId="DateChar">
    <w:name w:val="Date Char"/>
    <w:basedOn w:val="DefaultParagraphFont"/>
    <w:link w:val="Date"/>
    <w:rsid w:val="008B64E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B64E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B64E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B64E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B64E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B64E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B64E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B64E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B64E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B64E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B64E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B64E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B64E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B64E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B64E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B64E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B64E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B64E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B64E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64E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64E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B64E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B64E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B64E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B64E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B64E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B64E8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B64E8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B64E8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B64E8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B64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B64E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B64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B64E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64E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B64E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B64E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B64E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B64E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B64E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B64E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64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64E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64E8"/>
  </w:style>
  <w:style w:type="character" w:customStyle="1" w:styleId="SalutationChar">
    <w:name w:val="Salutation Char"/>
    <w:basedOn w:val="DefaultParagraphFont"/>
    <w:link w:val="Salutation"/>
    <w:rsid w:val="008B64E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B64E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B64E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64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B64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B64E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B64E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B64E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B64E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B64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4E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5</cp:revision>
  <cp:lastPrinted>1900-01-01T08:00:00Z</cp:lastPrinted>
  <dcterms:created xsi:type="dcterms:W3CDTF">2022-08-26T08:04:00Z</dcterms:created>
  <dcterms:modified xsi:type="dcterms:W3CDTF">2022-09-03T20:45:00Z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